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DDD1D" w14:textId="77777777" w:rsidR="00105DEA" w:rsidRDefault="00105DEA" w:rsidP="00105D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Michael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CLOTE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fl.1399)</w:t>
      </w:r>
    </w:p>
    <w:p w14:paraId="46F87ED2" w14:textId="77777777" w:rsidR="00105DEA" w:rsidRDefault="00105DEA" w:rsidP="00105D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Birling, Kent.</w:t>
      </w:r>
    </w:p>
    <w:p w14:paraId="46261D99" w14:textId="77777777" w:rsidR="00105DEA" w:rsidRDefault="00105DEA" w:rsidP="00105D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4A5238" w14:textId="77777777" w:rsidR="00105DEA" w:rsidRDefault="00105DEA" w:rsidP="00105D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410DCE" w14:textId="77777777" w:rsidR="00105DEA" w:rsidRDefault="00105DEA" w:rsidP="00105D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1399</w:t>
      </w:r>
      <w:r>
        <w:rPr>
          <w:rFonts w:ascii="Times New Roman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Bernewell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cutler(q.v.), brought a plaint of trespass and assault</w:t>
      </w:r>
    </w:p>
    <w:p w14:paraId="57BB5B0C" w14:textId="77777777" w:rsidR="00105DEA" w:rsidRDefault="00105DEA" w:rsidP="00105D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against him.</w:t>
      </w:r>
    </w:p>
    <w:p w14:paraId="49A0B293" w14:textId="77777777" w:rsidR="00105DEA" w:rsidRDefault="00105DEA" w:rsidP="00105D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987AFA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http://aalt.law.uh.edu/Indices/CP40Indices/CP40no555/CP40no555Pl.htm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4EF9BBA" w14:textId="77777777" w:rsidR="00105DEA" w:rsidRDefault="00105DEA" w:rsidP="00105D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35FEBE" w14:textId="77777777" w:rsidR="00105DEA" w:rsidRDefault="00105DEA" w:rsidP="00105D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7AA680" w14:textId="77777777" w:rsidR="00105DEA" w:rsidRDefault="00105DEA" w:rsidP="00105D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June 2022</w:t>
      </w:r>
    </w:p>
    <w:p w14:paraId="5C61B5C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FCBB4" w14:textId="77777777" w:rsidR="00105DEA" w:rsidRDefault="00105DEA" w:rsidP="009139A6">
      <w:r>
        <w:separator/>
      </w:r>
    </w:p>
  </w:endnote>
  <w:endnote w:type="continuationSeparator" w:id="0">
    <w:p w14:paraId="21F885A9" w14:textId="77777777" w:rsidR="00105DEA" w:rsidRDefault="00105DE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B106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1A47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B474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6756C" w14:textId="77777777" w:rsidR="00105DEA" w:rsidRDefault="00105DEA" w:rsidP="009139A6">
      <w:r>
        <w:separator/>
      </w:r>
    </w:p>
  </w:footnote>
  <w:footnote w:type="continuationSeparator" w:id="0">
    <w:p w14:paraId="7BC5DC09" w14:textId="77777777" w:rsidR="00105DEA" w:rsidRDefault="00105DE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4BFE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7D04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3CA1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DEA"/>
    <w:rsid w:val="000666E0"/>
    <w:rsid w:val="00105DEA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86B0D8"/>
  <w15:chartTrackingRefBased/>
  <w15:docId w15:val="{162193A4-7A22-4DF7-BFDA-3BBF7377D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05D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555/CP40no555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2022-06-16T12:09:00Z</dcterms:created>
  <dcterms:modified xsi:type="dcterms:W3CDTF">2022-06-16T12:10:00Z</dcterms:modified>
</cp:coreProperties>
</file>